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92D" w:rsidRDefault="0059392D" w:rsidP="00B9271C">
      <w:pPr>
        <w:pStyle w:val="Heading1"/>
      </w:pPr>
      <w:r>
        <w:t>Good Morning,</w:t>
      </w:r>
    </w:p>
    <w:p w:rsidR="0059392D" w:rsidRDefault="0059392D" w:rsidP="00DF0A11">
      <w:pPr>
        <w:pStyle w:val="Heading1"/>
      </w:pPr>
      <w:r>
        <w:t xml:space="preserve">In case you haven’t heard, Title IIA monies will soon be released.  I’ve been assigned to work with you to determine the use of these monies based on your SIP and in accordance with Title IIA criteria.  As per Federal Regulations, this money is to be spent on training of teachers and related training expenses (not students or implementation).   I will be getting in touch with you to discuss specific details including your allocated funding amount.  </w:t>
      </w:r>
    </w:p>
    <w:p w:rsidR="0059392D" w:rsidRPr="00DF0A11" w:rsidRDefault="0059392D" w:rsidP="00DF0A11">
      <w:pPr>
        <w:pStyle w:val="Heading1"/>
      </w:pPr>
      <w:r>
        <w:t>If there is another contact person at your school, please send me their contact information and forward this e-mail to them.</w:t>
      </w:r>
    </w:p>
    <w:p w:rsidR="0059392D" w:rsidRDefault="0059392D" w:rsidP="00B9271C">
      <w:pPr>
        <w:pStyle w:val="Heading1"/>
      </w:pPr>
      <w:r>
        <w:t>If you have any questions, feel free to contact me.</w:t>
      </w:r>
    </w:p>
    <w:p w:rsidR="0059392D" w:rsidRDefault="0059392D" w:rsidP="00DF0A11">
      <w:pPr>
        <w:pStyle w:val="Heading1"/>
      </w:pPr>
      <w:r>
        <w:t>On behalf of Dr. Kecia Ray and Federal Programs and Grants, I am looking forward to collaborating with you.</w:t>
      </w:r>
    </w:p>
    <w:p w:rsidR="0059392D" w:rsidRDefault="0059392D" w:rsidP="00DF0A11"/>
    <w:p w:rsidR="0059392D" w:rsidRPr="00DF0A11" w:rsidRDefault="0059392D" w:rsidP="00DF0A11">
      <w:pPr>
        <w:pStyle w:val="Heading1"/>
      </w:pPr>
      <w:r>
        <w:t>Sincerely,</w:t>
      </w:r>
    </w:p>
    <w:sectPr w:rsidR="0059392D" w:rsidRPr="00DF0A11" w:rsidSect="00A50B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271C"/>
    <w:rsid w:val="0059392D"/>
    <w:rsid w:val="00A50BEA"/>
    <w:rsid w:val="00AF4FF3"/>
    <w:rsid w:val="00B9271C"/>
    <w:rsid w:val="00BF4AEB"/>
    <w:rsid w:val="00DF0A11"/>
    <w:rsid w:val="00E425D5"/>
    <w:rsid w:val="00F670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BEA"/>
    <w:pPr>
      <w:spacing w:after="200" w:line="276" w:lineRule="auto"/>
    </w:pPr>
  </w:style>
  <w:style w:type="paragraph" w:styleId="Heading1">
    <w:name w:val="heading 1"/>
    <w:basedOn w:val="Normal"/>
    <w:next w:val="Normal"/>
    <w:link w:val="Heading1Char"/>
    <w:uiPriority w:val="99"/>
    <w:qFormat/>
    <w:rsid w:val="00B9271C"/>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9271C"/>
    <w:rPr>
      <w:rFonts w:ascii="Cambria" w:hAnsi="Cambria" w:cs="Times New Roman"/>
      <w:b/>
      <w:bCs/>
      <w:color w:val="365F91"/>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114</Words>
  <Characters>651</Characters>
  <Application>Microsoft Office Outlook</Application>
  <DocSecurity>0</DocSecurity>
  <Lines>0</Lines>
  <Paragraphs>0</Paragraphs>
  <ScaleCrop>false</ScaleCrop>
  <Company>Metropolitan Nashville Public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Morning,</dc:title>
  <dc:subject/>
  <dc:creator>crichardson1</dc:creator>
  <cp:keywords/>
  <dc:description/>
  <cp:lastModifiedBy>ralcantar</cp:lastModifiedBy>
  <cp:revision>2</cp:revision>
  <dcterms:created xsi:type="dcterms:W3CDTF">2009-01-08T18:39:00Z</dcterms:created>
  <dcterms:modified xsi:type="dcterms:W3CDTF">2009-01-08T18:39:00Z</dcterms:modified>
</cp:coreProperties>
</file>